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042608" w:rsidRPr="00042608">
        <w:rPr>
          <w:rFonts w:ascii="Times New Roman" w:eastAsia="Times New Roman" w:hAnsi="Times New Roman"/>
          <w:b/>
          <w:lang w:eastAsia="ru-RU"/>
        </w:rPr>
        <w:t>4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40D11" w:rsidTr="00072FF6">
        <w:tc>
          <w:tcPr>
            <w:tcW w:w="6948" w:type="dxa"/>
          </w:tcPr>
          <w:p w:rsidR="00072FF6" w:rsidRPr="00D63CB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CB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63CB0" w:rsidRDefault="00D63CB0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CB0">
              <w:rPr>
                <w:rFonts w:ascii="Times New Roman" w:eastAsia="Times New Roman" w:hAnsi="Times New Roman"/>
                <w:lang w:eastAsia="ru-RU"/>
              </w:rPr>
              <w:t>26.09</w:t>
            </w:r>
            <w:r w:rsidR="00072FF6" w:rsidRPr="00D63CB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D63CB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40D11" w:rsidTr="00072FF6">
        <w:tc>
          <w:tcPr>
            <w:tcW w:w="6948" w:type="dxa"/>
          </w:tcPr>
          <w:p w:rsidR="00971575" w:rsidRPr="00C40D1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8438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</w:tbl>
    <w:p w:rsidR="00B264A6" w:rsidRPr="00042608" w:rsidRDefault="0079133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838D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838D5">
        <w:rPr>
          <w:rFonts w:ascii="Times New Roman" w:hAnsi="Times New Roman"/>
        </w:rPr>
        <w:t xml:space="preserve"> (</w:t>
      </w:r>
      <w:r w:rsidR="00967C85" w:rsidRPr="00C838D5">
        <w:rPr>
          <w:rFonts w:ascii="Times New Roman" w:hAnsi="Times New Roman"/>
        </w:rPr>
        <w:t>а</w:t>
      </w:r>
      <w:r w:rsidR="00B264A6" w:rsidRPr="00C838D5">
        <w:rPr>
          <w:rFonts w:ascii="Times New Roman" w:hAnsi="Times New Roman"/>
        </w:rPr>
        <w:t>дрес</w:t>
      </w:r>
      <w:r w:rsidR="00967C85" w:rsidRPr="00C838D5">
        <w:rPr>
          <w:rFonts w:ascii="Times New Roman" w:hAnsi="Times New Roman"/>
        </w:rPr>
        <w:t xml:space="preserve"> места нахождения</w:t>
      </w:r>
      <w:r w:rsidR="00B264A6" w:rsidRPr="00C838D5">
        <w:rPr>
          <w:rFonts w:ascii="Times New Roman" w:hAnsi="Times New Roman"/>
        </w:rPr>
        <w:t xml:space="preserve">: </w:t>
      </w:r>
      <w:r w:rsidR="00ED0963" w:rsidRPr="00C838D5">
        <w:rPr>
          <w:rFonts w:ascii="Times New Roman" w:hAnsi="Times New Roman"/>
        </w:rPr>
        <w:t>142784, г. Москва, д. Румянцево, строение 2</w:t>
      </w:r>
      <w:r w:rsidR="00B264A6" w:rsidRPr="00C838D5">
        <w:rPr>
          <w:rFonts w:ascii="Times New Roman" w:hAnsi="Times New Roman"/>
        </w:rPr>
        <w:t xml:space="preserve">), являясь уполномоченным агентом </w:t>
      </w:r>
      <w:r w:rsidR="0089317F" w:rsidRPr="00C838D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838D5">
        <w:rPr>
          <w:rFonts w:ascii="Times New Roman" w:hAnsi="Times New Roman"/>
        </w:rPr>
        <w:t xml:space="preserve">(адрес места нахождения: </w:t>
      </w:r>
      <w:r w:rsidR="001824AF" w:rsidRPr="00C838D5">
        <w:rPr>
          <w:rFonts w:ascii="Times New Roman" w:hAnsi="Times New Roman"/>
        </w:rPr>
        <w:t xml:space="preserve">198188, Российская Федерация, г. </w:t>
      </w:r>
      <w:r w:rsidR="001D4A23" w:rsidRPr="00C838D5">
        <w:rPr>
          <w:rFonts w:ascii="Times New Roman" w:hAnsi="Times New Roman"/>
        </w:rPr>
        <w:t>Санкт-Петербург, ул.</w:t>
      </w:r>
      <w:r w:rsidR="001D4A23" w:rsidRPr="00C838D5">
        <w:rPr>
          <w:rFonts w:ascii="Times New Roman" w:hAnsi="Times New Roman"/>
          <w:lang w:val="en-US"/>
        </w:rPr>
        <w:t> </w:t>
      </w:r>
      <w:r w:rsidR="001824AF" w:rsidRPr="00C838D5">
        <w:rPr>
          <w:rFonts w:ascii="Times New Roman" w:hAnsi="Times New Roman"/>
        </w:rPr>
        <w:t>Броневая, д.6, литера Б</w:t>
      </w:r>
      <w:r w:rsidR="00072FF6" w:rsidRPr="00C838D5">
        <w:rPr>
          <w:rFonts w:ascii="Times New Roman" w:hAnsi="Times New Roman"/>
        </w:rPr>
        <w:t>)</w:t>
      </w:r>
      <w:r w:rsidR="001D4A23" w:rsidRPr="00C838D5">
        <w:rPr>
          <w:rFonts w:ascii="Times New Roman" w:hAnsi="Times New Roman"/>
        </w:rPr>
        <w:t xml:space="preserve"> (далее Заказчик)</w:t>
      </w:r>
      <w:r w:rsidR="003B527A" w:rsidRPr="00C838D5">
        <w:rPr>
          <w:rFonts w:ascii="Times New Roman" w:hAnsi="Times New Roman"/>
        </w:rPr>
        <w:t xml:space="preserve"> и Организатором открытого З</w:t>
      </w:r>
      <w:r w:rsidR="00B264A6" w:rsidRPr="00C838D5">
        <w:rPr>
          <w:rFonts w:ascii="Times New Roman" w:hAnsi="Times New Roman"/>
        </w:rPr>
        <w:t>апроса предложений</w:t>
      </w:r>
      <w:r w:rsidR="00C538E8" w:rsidRPr="00C838D5">
        <w:rPr>
          <w:rFonts w:ascii="Times New Roman" w:hAnsi="Times New Roman"/>
        </w:rPr>
        <w:t>,</w:t>
      </w:r>
      <w:r w:rsidR="009C400E" w:rsidRPr="00C838D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838D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838D5">
        <w:rPr>
          <w:rFonts w:ascii="Times New Roman" w:hAnsi="Times New Roman"/>
        </w:rPr>
        <w:t>з</w:t>
      </w:r>
      <w:r w:rsidR="00B264A6" w:rsidRPr="00C838D5">
        <w:rPr>
          <w:rFonts w:ascii="Times New Roman" w:hAnsi="Times New Roman"/>
        </w:rPr>
        <w:t xml:space="preserve">апроса предложений и приглашает юридических </w:t>
      </w:r>
      <w:r w:rsidR="00B264A6" w:rsidRPr="00042608">
        <w:rPr>
          <w:rFonts w:ascii="Times New Roman" w:hAnsi="Times New Roman"/>
        </w:rPr>
        <w:t xml:space="preserve">лиц и индивидуальных предпринимателей (далее </w:t>
      </w:r>
      <w:r w:rsidR="00072FF6" w:rsidRPr="00042608">
        <w:rPr>
          <w:rFonts w:ascii="Times New Roman" w:hAnsi="Times New Roman"/>
        </w:rPr>
        <w:t>–</w:t>
      </w:r>
      <w:r w:rsidR="00B264A6" w:rsidRPr="00042608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42608" w:rsidRPr="00042608">
        <w:rPr>
          <w:rFonts w:ascii="Times New Roman" w:hAnsi="Times New Roman"/>
          <w:b/>
        </w:rPr>
        <w:t>запчасти к насосам заводов Украины: Лот №1 -  Запчасти к насосам заводов Украины для нужд филиала «Невск</w:t>
      </w:r>
      <w:bookmarkStart w:id="0" w:name="_GoBack"/>
      <w:bookmarkEnd w:id="0"/>
      <w:r w:rsidR="00042608" w:rsidRPr="00042608">
        <w:rPr>
          <w:rFonts w:ascii="Times New Roman" w:hAnsi="Times New Roman"/>
          <w:b/>
        </w:rPr>
        <w:t>ий» ОАО «ТГК-1», Лот №2 -  Запчасти к насосам заводов Украины для нужд филиала «Карельский</w:t>
      </w:r>
      <w:r w:rsidR="001D4A23" w:rsidRPr="00042608">
        <w:rPr>
          <w:rFonts w:ascii="Times New Roman" w:hAnsi="Times New Roman"/>
          <w:b/>
        </w:rPr>
        <w:t>» ОАО «ТГК-1»</w:t>
      </w:r>
      <w:r w:rsidR="00B264A6" w:rsidRPr="00042608">
        <w:rPr>
          <w:rFonts w:ascii="Times New Roman" w:hAnsi="Times New Roman"/>
          <w:b/>
        </w:rPr>
        <w:t xml:space="preserve"> </w:t>
      </w:r>
      <w:r w:rsidR="00B264A6" w:rsidRPr="00042608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4260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838D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4260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4260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4260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838D5" w:rsidTr="009E5D73">
        <w:tc>
          <w:tcPr>
            <w:tcW w:w="565" w:type="dxa"/>
            <w:shd w:val="clear" w:color="auto" w:fill="auto"/>
          </w:tcPr>
          <w:p w:rsidR="006C7792" w:rsidRPr="00C838D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838D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838D5">
              <w:rPr>
                <w:sz w:val="22"/>
                <w:szCs w:val="22"/>
              </w:rPr>
              <w:t>142784, г. Москва, д</w:t>
            </w:r>
            <w:r w:rsidR="00ED0963" w:rsidRPr="00C838D5">
              <w:rPr>
                <w:sz w:val="22"/>
                <w:szCs w:val="22"/>
              </w:rPr>
              <w:t>. Румянцево, строение</w:t>
            </w:r>
            <w:r w:rsidR="00D84663" w:rsidRPr="00C838D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838D5">
                <w:rPr>
                  <w:rStyle w:val="a6"/>
                  <w:sz w:val="22"/>
                  <w:szCs w:val="22"/>
                </w:rPr>
                <w:t>-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838D5">
                <w:rPr>
                  <w:rStyle w:val="a6"/>
                  <w:sz w:val="22"/>
                  <w:szCs w:val="22"/>
                </w:rPr>
                <w:t>.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838D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838D5" w:rsidTr="009E5D73">
        <w:tc>
          <w:tcPr>
            <w:tcW w:w="565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838D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 нахождения: 1</w:t>
            </w:r>
            <w:r w:rsidR="00362E1E" w:rsidRPr="00C838D5">
              <w:rPr>
                <w:sz w:val="22"/>
                <w:szCs w:val="22"/>
              </w:rPr>
              <w:t>98188, Российская Федерация, г. </w:t>
            </w:r>
            <w:r w:rsidRPr="00C838D5">
              <w:rPr>
                <w:sz w:val="22"/>
                <w:szCs w:val="22"/>
              </w:rPr>
              <w:t>Санкт-Петербург, ул.</w:t>
            </w:r>
            <w:r w:rsidRPr="00C838D5">
              <w:rPr>
                <w:sz w:val="22"/>
                <w:szCs w:val="22"/>
                <w:lang w:val="en-US"/>
              </w:rPr>
              <w:t> </w:t>
            </w:r>
            <w:r w:rsidRPr="00C838D5">
              <w:rPr>
                <w:sz w:val="22"/>
                <w:szCs w:val="22"/>
              </w:rPr>
              <w:t>Броневая, д.6, литера Б</w:t>
            </w:r>
            <w:r w:rsidR="002A07CA" w:rsidRPr="00C838D5">
              <w:rPr>
                <w:sz w:val="22"/>
                <w:szCs w:val="22"/>
              </w:rPr>
              <w:t>;</w:t>
            </w:r>
          </w:p>
          <w:p w:rsidR="002A07CA" w:rsidRPr="00C838D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838D5">
              <w:rPr>
                <w:rFonts w:ascii="Times New Roman" w:hAnsi="Times New Roman"/>
              </w:rPr>
              <w:t xml:space="preserve">почтовый адрес: </w:t>
            </w:r>
            <w:r w:rsidR="00362E1E" w:rsidRPr="00C838D5">
              <w:rPr>
                <w:rFonts w:ascii="Times New Roman" w:hAnsi="Times New Roman"/>
              </w:rPr>
              <w:t xml:space="preserve">197198 </w:t>
            </w:r>
            <w:r w:rsidR="00362E1E" w:rsidRPr="00C838D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838D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838D5">
                <w:rPr>
                  <w:rStyle w:val="a6"/>
                  <w:sz w:val="22"/>
                  <w:szCs w:val="22"/>
                </w:rPr>
                <w:t>с1.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042608" w:rsidTr="009E5D73"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42608" w:rsidRDefault="00C838D5" w:rsidP="00D63CB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Филиалы Заказчика, для нужд которых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42608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042608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Лот №2 - Филиал «Карельский» ОАО «ТГК-1»</w:t>
            </w:r>
          </w:p>
        </w:tc>
      </w:tr>
      <w:tr w:rsidR="00C838D5" w:rsidRPr="0004260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04260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4260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42608" w:rsidRDefault="00C838D5" w:rsidP="0004260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 xml:space="preserve">Поставка </w:t>
            </w:r>
            <w:r w:rsidR="00042608" w:rsidRPr="00042608">
              <w:rPr>
                <w:sz w:val="22"/>
                <w:szCs w:val="22"/>
              </w:rPr>
              <w:t xml:space="preserve">запчастей к насосам заводов Украины: Лот №1 -  Запчасти к насосам заводов Украины, Лот №2 -  Запчасти к насосам заводов Украины </w:t>
            </w:r>
            <w:r w:rsidRPr="0004260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042608" w:rsidTr="009E5D73">
        <w:tc>
          <w:tcPr>
            <w:tcW w:w="565" w:type="dxa"/>
            <w:shd w:val="clear" w:color="auto" w:fill="auto"/>
          </w:tcPr>
          <w:p w:rsidR="00C838D5" w:rsidRPr="0004260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42608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260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04260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2608">
              <w:rPr>
                <w:rFonts w:ascii="Times New Roman" w:hAnsi="Times New Roman"/>
              </w:rPr>
              <w:t xml:space="preserve">Объем поставки: </w:t>
            </w:r>
            <w:r w:rsidR="00042608" w:rsidRPr="00042608">
              <w:rPr>
                <w:rFonts w:ascii="Times New Roman" w:hAnsi="Times New Roman"/>
              </w:rPr>
              <w:t>Лот №1 - 47</w:t>
            </w:r>
            <w:r w:rsidRPr="00042608">
              <w:rPr>
                <w:rFonts w:ascii="Times New Roman" w:hAnsi="Times New Roman"/>
              </w:rPr>
              <w:t xml:space="preserve"> шт., </w:t>
            </w:r>
            <w:r w:rsidR="00042608" w:rsidRPr="00042608">
              <w:rPr>
                <w:rFonts w:ascii="Times New Roman" w:hAnsi="Times New Roman"/>
              </w:rPr>
              <w:t>Лот №2 - 1</w:t>
            </w:r>
            <w:r w:rsidRPr="00042608">
              <w:rPr>
                <w:rFonts w:ascii="Times New Roman" w:hAnsi="Times New Roman"/>
              </w:rPr>
              <w:t xml:space="preserve"> шт. </w:t>
            </w:r>
          </w:p>
          <w:p w:rsidR="00C838D5" w:rsidRPr="0004260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260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042608" w:rsidTr="009E5D73">
        <w:tc>
          <w:tcPr>
            <w:tcW w:w="565" w:type="dxa"/>
            <w:shd w:val="clear" w:color="auto" w:fill="auto"/>
          </w:tcPr>
          <w:p w:rsidR="00CC0B0E" w:rsidRPr="000426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426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Место</w:t>
            </w:r>
            <w:r w:rsidR="008E4570" w:rsidRPr="00042608">
              <w:rPr>
                <w:sz w:val="22"/>
                <w:szCs w:val="22"/>
              </w:rPr>
              <w:t>, условия и сроки (периоды)</w:t>
            </w:r>
            <w:r w:rsidRPr="00042608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42608" w:rsidRDefault="008E4570" w:rsidP="0020645B">
            <w:pPr>
              <w:spacing w:after="0" w:line="240" w:lineRule="auto"/>
              <w:jc w:val="both"/>
            </w:pPr>
            <w:r w:rsidRPr="00042608">
              <w:rPr>
                <w:rFonts w:ascii="Times New Roman" w:hAnsi="Times New Roman"/>
              </w:rPr>
              <w:t>С</w:t>
            </w:r>
            <w:r w:rsidR="00C275C7" w:rsidRPr="00042608">
              <w:rPr>
                <w:rFonts w:ascii="Times New Roman" w:hAnsi="Times New Roman"/>
              </w:rPr>
              <w:t>огласно техническ</w:t>
            </w:r>
            <w:r w:rsidR="0020645B" w:rsidRPr="00042608">
              <w:rPr>
                <w:rFonts w:ascii="Times New Roman" w:hAnsi="Times New Roman"/>
              </w:rPr>
              <w:t>ого</w:t>
            </w:r>
            <w:r w:rsidR="00C275C7" w:rsidRPr="00042608">
              <w:rPr>
                <w:rFonts w:ascii="Times New Roman" w:hAnsi="Times New Roman"/>
              </w:rPr>
              <w:t xml:space="preserve"> задани</w:t>
            </w:r>
            <w:r w:rsidR="0020645B" w:rsidRPr="00042608">
              <w:rPr>
                <w:rFonts w:ascii="Times New Roman" w:hAnsi="Times New Roman"/>
              </w:rPr>
              <w:t>я</w:t>
            </w:r>
            <w:r w:rsidR="00C275C7" w:rsidRPr="00042608">
              <w:rPr>
                <w:rFonts w:ascii="Times New Roman" w:hAnsi="Times New Roman"/>
              </w:rPr>
              <w:t>, являющ</w:t>
            </w:r>
            <w:r w:rsidRPr="00042608">
              <w:rPr>
                <w:rFonts w:ascii="Times New Roman" w:hAnsi="Times New Roman"/>
              </w:rPr>
              <w:t>е</w:t>
            </w:r>
            <w:r w:rsidR="0020645B" w:rsidRPr="00042608">
              <w:rPr>
                <w:rFonts w:ascii="Times New Roman" w:hAnsi="Times New Roman"/>
              </w:rPr>
              <w:t>го</w:t>
            </w:r>
            <w:r w:rsidR="00C275C7" w:rsidRPr="00042608">
              <w:rPr>
                <w:rFonts w:ascii="Times New Roman" w:hAnsi="Times New Roman"/>
              </w:rPr>
              <w:t>ся неотъемлем</w:t>
            </w:r>
            <w:r w:rsidRPr="00042608">
              <w:rPr>
                <w:rFonts w:ascii="Times New Roman" w:hAnsi="Times New Roman"/>
              </w:rPr>
              <w:t>ой</w:t>
            </w:r>
            <w:r w:rsidR="00C275C7" w:rsidRPr="00042608">
              <w:rPr>
                <w:rFonts w:ascii="Times New Roman" w:hAnsi="Times New Roman"/>
              </w:rPr>
              <w:t xml:space="preserve"> част</w:t>
            </w:r>
            <w:r w:rsidRPr="00042608">
              <w:rPr>
                <w:rFonts w:ascii="Times New Roman" w:hAnsi="Times New Roman"/>
              </w:rPr>
              <w:t>ью</w:t>
            </w:r>
            <w:r w:rsidR="00C275C7" w:rsidRPr="00042608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838D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426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426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042608">
              <w:rPr>
                <w:sz w:val="22"/>
                <w:szCs w:val="22"/>
              </w:rPr>
              <w:t>3</w:t>
            </w:r>
          </w:p>
        </w:tc>
      </w:tr>
      <w:tr w:rsidR="00CC0B0E" w:rsidRPr="00C838D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3C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63CB0" w:rsidRPr="00D63CB0" w:rsidRDefault="00CC0B0E" w:rsidP="00D63CB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D63CB0">
              <w:rPr>
                <w:sz w:val="22"/>
                <w:szCs w:val="22"/>
              </w:rPr>
              <w:t>отдела</w:t>
            </w:r>
            <w:r w:rsidRPr="00D63CB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63CB0" w:rsidRPr="00D63CB0">
              <w:rPr>
                <w:sz w:val="22"/>
                <w:szCs w:val="22"/>
              </w:rPr>
              <w:t>Мухамедова Анна Юрьевна</w:t>
            </w:r>
          </w:p>
          <w:p w:rsidR="00D63CB0" w:rsidRPr="00D63CB0" w:rsidRDefault="00D63CB0" w:rsidP="00D63CB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D63CB0" w:rsidRDefault="00D63CB0" w:rsidP="00D63CB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 xml:space="preserve">Электронный адрес – </w:t>
            </w:r>
            <w:r w:rsidRPr="00D63CB0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D63CB0">
              <w:rPr>
                <w:rStyle w:val="a6"/>
                <w:sz w:val="22"/>
                <w:szCs w:val="22"/>
              </w:rPr>
              <w:t>@</w:t>
            </w:r>
            <w:r w:rsidRPr="00D63CB0">
              <w:rPr>
                <w:rStyle w:val="a6"/>
                <w:sz w:val="22"/>
                <w:szCs w:val="22"/>
                <w:lang w:val="en-US"/>
              </w:rPr>
              <w:t>pptk</w:t>
            </w:r>
            <w:r w:rsidRPr="00D63CB0">
              <w:rPr>
                <w:rStyle w:val="a6"/>
                <w:sz w:val="22"/>
                <w:szCs w:val="22"/>
              </w:rPr>
              <w:t>-</w:t>
            </w:r>
            <w:r w:rsidRPr="00D63CB0">
              <w:rPr>
                <w:rStyle w:val="a6"/>
                <w:sz w:val="22"/>
                <w:szCs w:val="22"/>
                <w:lang w:val="en-US"/>
              </w:rPr>
              <w:t>mos</w:t>
            </w:r>
            <w:r w:rsidRPr="00D63CB0">
              <w:rPr>
                <w:rStyle w:val="a6"/>
                <w:sz w:val="22"/>
                <w:szCs w:val="22"/>
              </w:rPr>
              <w:t>.</w:t>
            </w:r>
            <w:r w:rsidRPr="00D63CB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D63CB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D63CB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 xml:space="preserve">Специалист </w:t>
            </w:r>
            <w:r w:rsidR="009F127D" w:rsidRPr="00D63CB0">
              <w:rPr>
                <w:sz w:val="22"/>
                <w:szCs w:val="22"/>
              </w:rPr>
              <w:t>отдела</w:t>
            </w:r>
            <w:r w:rsidRPr="00D63CB0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D63CB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D63CB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63CB0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D63CB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D63CB0">
                <w:rPr>
                  <w:rStyle w:val="a6"/>
                  <w:sz w:val="22"/>
                  <w:szCs w:val="22"/>
                </w:rPr>
                <w:t>@</w:t>
              </w:r>
              <w:r w:rsidRPr="00D63CB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63CB0">
                <w:rPr>
                  <w:rStyle w:val="a6"/>
                  <w:sz w:val="22"/>
                  <w:szCs w:val="22"/>
                </w:rPr>
                <w:t>-</w:t>
              </w:r>
              <w:r w:rsidRPr="00D63CB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63CB0">
                <w:rPr>
                  <w:rStyle w:val="a6"/>
                  <w:sz w:val="22"/>
                  <w:szCs w:val="22"/>
                </w:rPr>
                <w:t>.</w:t>
              </w:r>
              <w:r w:rsidRPr="00D63CB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D63CB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D63CB0">
              <w:rPr>
                <w:snapToGrid w:val="0"/>
                <w:sz w:val="22"/>
                <w:szCs w:val="22"/>
              </w:rPr>
              <w:t>отдела</w:t>
            </w:r>
            <w:r w:rsidRPr="00D63CB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D63CB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D63CB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D63CB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 xml:space="preserve">Электронный адрес – </w:t>
            </w:r>
            <w:r w:rsidRPr="00D63CB0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D63CB0">
              <w:rPr>
                <w:rStyle w:val="a6"/>
                <w:sz w:val="22"/>
                <w:szCs w:val="22"/>
              </w:rPr>
              <w:t>@</w:t>
            </w:r>
            <w:r w:rsidRPr="00D63CB0">
              <w:rPr>
                <w:rStyle w:val="a6"/>
                <w:sz w:val="22"/>
                <w:szCs w:val="22"/>
                <w:lang w:val="en-US"/>
              </w:rPr>
              <w:t>pptk</w:t>
            </w:r>
            <w:r w:rsidRPr="00D63CB0">
              <w:rPr>
                <w:rStyle w:val="a6"/>
                <w:sz w:val="22"/>
                <w:szCs w:val="22"/>
              </w:rPr>
              <w:t>-</w:t>
            </w:r>
            <w:r w:rsidRPr="00D63CB0">
              <w:rPr>
                <w:rStyle w:val="a6"/>
                <w:sz w:val="22"/>
                <w:szCs w:val="22"/>
                <w:lang w:val="en-US"/>
              </w:rPr>
              <w:t>mos</w:t>
            </w:r>
            <w:r w:rsidRPr="00D63CB0">
              <w:rPr>
                <w:rStyle w:val="a6"/>
                <w:sz w:val="22"/>
                <w:szCs w:val="22"/>
              </w:rPr>
              <w:t>.</w:t>
            </w:r>
            <w:r w:rsidRPr="00D63CB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838D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63CB0">
              <w:rPr>
                <w:sz w:val="22"/>
                <w:szCs w:val="22"/>
              </w:rPr>
              <w:t>8:3</w:t>
            </w:r>
            <w:r w:rsidRPr="00D63CB0">
              <w:rPr>
                <w:sz w:val="22"/>
                <w:szCs w:val="22"/>
              </w:rPr>
              <w:t>0 ч. до 17:</w:t>
            </w:r>
            <w:r w:rsidR="00CB6D69" w:rsidRPr="00D63CB0">
              <w:rPr>
                <w:sz w:val="22"/>
                <w:szCs w:val="22"/>
              </w:rPr>
              <w:t>30</w:t>
            </w:r>
            <w:r w:rsidRPr="00D63CB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63CB0">
              <w:rPr>
                <w:sz w:val="22"/>
                <w:szCs w:val="22"/>
              </w:rPr>
              <w:t xml:space="preserve">, обеденный перерыв  </w:t>
            </w:r>
            <w:r w:rsidR="00D72B6E" w:rsidRPr="00D63CB0">
              <w:rPr>
                <w:sz w:val="22"/>
                <w:szCs w:val="22"/>
              </w:rPr>
              <w:t xml:space="preserve">с </w:t>
            </w:r>
            <w:r w:rsidR="00C275C7" w:rsidRPr="00D63CB0">
              <w:rPr>
                <w:sz w:val="22"/>
                <w:szCs w:val="22"/>
              </w:rPr>
              <w:t>12</w:t>
            </w:r>
            <w:r w:rsidR="003060BA" w:rsidRPr="00D63CB0">
              <w:rPr>
                <w:sz w:val="22"/>
                <w:szCs w:val="22"/>
              </w:rPr>
              <w:t xml:space="preserve">:00 ч. до </w:t>
            </w:r>
            <w:r w:rsidR="00C275C7" w:rsidRPr="00D63CB0">
              <w:rPr>
                <w:sz w:val="22"/>
                <w:szCs w:val="22"/>
              </w:rPr>
              <w:t>13</w:t>
            </w:r>
            <w:r w:rsidR="003060BA" w:rsidRPr="00D63CB0">
              <w:rPr>
                <w:sz w:val="22"/>
                <w:szCs w:val="22"/>
              </w:rPr>
              <w:t>:00 ч.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838D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838D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38D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79133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838D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79133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838D5">
                <w:rPr>
                  <w:rStyle w:val="a6"/>
                  <w:sz w:val="22"/>
                  <w:szCs w:val="22"/>
                </w:rPr>
                <w:t>1.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838D5">
              <w:rPr>
                <w:sz w:val="22"/>
                <w:szCs w:val="22"/>
              </w:rPr>
              <w:t xml:space="preserve"> и </w:t>
            </w:r>
          </w:p>
          <w:p w:rsidR="00CC0B0E" w:rsidRPr="00C838D5" w:rsidRDefault="0079133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838D5">
                <w:rPr>
                  <w:rStyle w:val="a6"/>
                  <w:sz w:val="22"/>
                  <w:szCs w:val="22"/>
                </w:rPr>
                <w:t>-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838D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838D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042608" w:rsidRDefault="0004260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21B3">
              <w:rPr>
                <w:sz w:val="22"/>
                <w:szCs w:val="22"/>
              </w:rPr>
              <w:t>Лот №1 – 983 000,00 рублей (без учета НДС),</w:t>
            </w:r>
          </w:p>
          <w:p w:rsidR="00CC0B0E" w:rsidRPr="00C838D5" w:rsidRDefault="0004260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21B3">
              <w:rPr>
                <w:sz w:val="22"/>
                <w:szCs w:val="22"/>
              </w:rPr>
              <w:t>Лот №2 - 44 000,00 рублей (без учета НДС)</w:t>
            </w:r>
          </w:p>
        </w:tc>
      </w:tr>
      <w:tr w:rsidR="00CC0B0E" w:rsidRPr="00C838D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838D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-</w:t>
            </w:r>
          </w:p>
        </w:tc>
      </w:tr>
      <w:tr w:rsidR="00CC0B0E" w:rsidRPr="0004260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4260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4260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4260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4260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426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 xml:space="preserve"> </w:t>
            </w:r>
          </w:p>
        </w:tc>
      </w:tr>
      <w:tr w:rsidR="00CC0B0E" w:rsidRPr="0004260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426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4260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4260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42608" w:rsidRDefault="0004260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26.09</w:t>
            </w:r>
            <w:r w:rsidR="00CC0B0E" w:rsidRPr="00042608">
              <w:rPr>
                <w:sz w:val="22"/>
                <w:szCs w:val="22"/>
              </w:rPr>
              <w:t>.201</w:t>
            </w:r>
            <w:r w:rsidR="00045CC1" w:rsidRPr="00042608">
              <w:rPr>
                <w:sz w:val="22"/>
                <w:szCs w:val="22"/>
              </w:rPr>
              <w:t>3</w:t>
            </w:r>
          </w:p>
        </w:tc>
      </w:tr>
      <w:tr w:rsidR="00CC0B0E" w:rsidRPr="0004260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426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426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42608" w:rsidRDefault="0004260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10.10</w:t>
            </w:r>
            <w:r w:rsidR="00CC0B0E" w:rsidRPr="00042608">
              <w:rPr>
                <w:sz w:val="22"/>
                <w:szCs w:val="22"/>
              </w:rPr>
              <w:t>.201</w:t>
            </w:r>
            <w:r w:rsidR="00045CC1" w:rsidRPr="00042608">
              <w:rPr>
                <w:sz w:val="22"/>
                <w:szCs w:val="22"/>
              </w:rPr>
              <w:t>3</w:t>
            </w:r>
            <w:r w:rsidR="00CC0B0E" w:rsidRPr="00042608">
              <w:rPr>
                <w:sz w:val="22"/>
                <w:szCs w:val="22"/>
              </w:rPr>
              <w:t xml:space="preserve"> до </w:t>
            </w:r>
            <w:r w:rsidRPr="00042608">
              <w:rPr>
                <w:sz w:val="22"/>
                <w:szCs w:val="22"/>
              </w:rPr>
              <w:t>14</w:t>
            </w:r>
            <w:r w:rsidR="00CC0B0E" w:rsidRPr="00042608">
              <w:rPr>
                <w:sz w:val="22"/>
                <w:szCs w:val="22"/>
              </w:rPr>
              <w:t>:</w:t>
            </w:r>
            <w:r w:rsidR="005B4B13" w:rsidRPr="00042608">
              <w:rPr>
                <w:sz w:val="22"/>
                <w:szCs w:val="22"/>
              </w:rPr>
              <w:t>30</w:t>
            </w:r>
            <w:r w:rsidR="00CC0B0E" w:rsidRPr="0004260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4260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04260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426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426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4260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04260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426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426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42608" w:rsidRDefault="0004260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10.10</w:t>
            </w:r>
            <w:r w:rsidR="00CC0B0E" w:rsidRPr="00042608">
              <w:rPr>
                <w:sz w:val="22"/>
                <w:szCs w:val="22"/>
              </w:rPr>
              <w:t>.201</w:t>
            </w:r>
            <w:r w:rsidR="00045CC1" w:rsidRPr="00042608">
              <w:rPr>
                <w:sz w:val="22"/>
                <w:szCs w:val="22"/>
              </w:rPr>
              <w:t>3</w:t>
            </w:r>
            <w:r w:rsidR="00CC0B0E" w:rsidRPr="00042608">
              <w:rPr>
                <w:sz w:val="22"/>
                <w:szCs w:val="22"/>
              </w:rPr>
              <w:t xml:space="preserve"> в </w:t>
            </w:r>
            <w:r w:rsidRPr="00042608">
              <w:rPr>
                <w:sz w:val="22"/>
                <w:szCs w:val="22"/>
              </w:rPr>
              <w:t>14</w:t>
            </w:r>
            <w:r w:rsidR="00CC0B0E" w:rsidRPr="00042608">
              <w:rPr>
                <w:sz w:val="22"/>
                <w:szCs w:val="22"/>
              </w:rPr>
              <w:t>:</w:t>
            </w:r>
            <w:r w:rsidR="005B4B13" w:rsidRPr="00042608">
              <w:rPr>
                <w:sz w:val="22"/>
                <w:szCs w:val="22"/>
              </w:rPr>
              <w:t>30</w:t>
            </w:r>
            <w:r w:rsidR="00CC0B0E" w:rsidRPr="0004260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4260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042608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838D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4260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42608" w:rsidRDefault="005B4B13" w:rsidP="005B4B13">
            <w:pPr>
              <w:pStyle w:val="a5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42608" w:rsidRDefault="005B4B13" w:rsidP="0004260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42608">
              <w:rPr>
                <w:sz w:val="22"/>
                <w:szCs w:val="22"/>
              </w:rPr>
              <w:t xml:space="preserve">до </w:t>
            </w:r>
            <w:r w:rsidR="00042608" w:rsidRPr="00042608">
              <w:rPr>
                <w:sz w:val="22"/>
                <w:szCs w:val="22"/>
              </w:rPr>
              <w:t>29.11</w:t>
            </w:r>
            <w:r w:rsidRPr="00042608">
              <w:rPr>
                <w:sz w:val="22"/>
                <w:szCs w:val="22"/>
              </w:rPr>
              <w:t>.201</w:t>
            </w:r>
            <w:r w:rsidR="00045CC1" w:rsidRPr="00042608">
              <w:rPr>
                <w:sz w:val="22"/>
                <w:szCs w:val="22"/>
              </w:rPr>
              <w:t>3</w:t>
            </w:r>
            <w:r w:rsidRPr="00042608">
              <w:rPr>
                <w:sz w:val="22"/>
                <w:szCs w:val="22"/>
              </w:rPr>
              <w:t xml:space="preserve">, по адресу - 197198 </w:t>
            </w:r>
            <w:r w:rsidRPr="0004260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42608">
              <w:rPr>
                <w:sz w:val="22"/>
                <w:szCs w:val="22"/>
              </w:rPr>
              <w:t xml:space="preserve"> </w:t>
            </w:r>
            <w:r w:rsidR="00C62D49" w:rsidRPr="0004260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838D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838D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838D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838D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 (Заказчик) </w:t>
            </w:r>
            <w:r w:rsidR="00CB4551" w:rsidRPr="00C838D5">
              <w:rPr>
                <w:sz w:val="22"/>
                <w:szCs w:val="22"/>
              </w:rPr>
              <w:t>в</w:t>
            </w:r>
            <w:r w:rsidRPr="00C838D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838D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838D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838D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838D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838D5">
              <w:rPr>
                <w:sz w:val="22"/>
                <w:szCs w:val="22"/>
              </w:rPr>
              <w:t>е накладывает на Организатора и</w:t>
            </w:r>
            <w:r w:rsidRPr="00C838D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838D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838D5" w:rsidRDefault="00615C21" w:rsidP="009B4F06">
      <w:pPr>
        <w:spacing w:after="0" w:line="240" w:lineRule="auto"/>
        <w:rPr>
          <w:rFonts w:ascii="Times New Roman" w:hAnsi="Times New Roman"/>
        </w:rPr>
      </w:pPr>
      <w:r w:rsidRPr="00C838D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838D5">
        <w:rPr>
          <w:rFonts w:ascii="Times New Roman" w:hAnsi="Times New Roman"/>
        </w:rPr>
        <w:t>з</w:t>
      </w:r>
      <w:r w:rsidRPr="00C838D5">
        <w:rPr>
          <w:rFonts w:ascii="Times New Roman" w:hAnsi="Times New Roman"/>
        </w:rPr>
        <w:t>апросе предложений</w:t>
      </w:r>
    </w:p>
    <w:p w:rsidR="0044029A" w:rsidRPr="00C838D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838D5" w:rsidTr="005A44A5">
        <w:tc>
          <w:tcPr>
            <w:tcW w:w="3936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838D5" w:rsidTr="005A44A5">
        <w:trPr>
          <w:trHeight w:val="475"/>
        </w:trPr>
        <w:tc>
          <w:tcPr>
            <w:tcW w:w="3936" w:type="dxa"/>
          </w:tcPr>
          <w:p w:rsidR="00041FB2" w:rsidRPr="00C838D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38D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38D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838D5" w:rsidTr="005A44A5">
        <w:trPr>
          <w:trHeight w:val="183"/>
        </w:trPr>
        <w:tc>
          <w:tcPr>
            <w:tcW w:w="3936" w:type="dxa"/>
          </w:tcPr>
          <w:p w:rsidR="00041FB2" w:rsidRPr="00C838D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38D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38D5" w:rsidRDefault="00D63CB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D63CB0">
              <w:rPr>
                <w:rFonts w:ascii="Times New Roman" w:eastAsia="Times New Roman" w:hAnsi="Times New Roman"/>
                <w:lang w:eastAsia="ru-RU"/>
              </w:rPr>
              <w:t>Мухамедова Анна Юрьевна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608" w:rsidRDefault="00042608" w:rsidP="00580350">
      <w:pPr>
        <w:spacing w:after="0" w:line="240" w:lineRule="auto"/>
      </w:pPr>
      <w:r>
        <w:separator/>
      </w:r>
    </w:p>
  </w:endnote>
  <w:endnote w:type="continuationSeparator" w:id="0">
    <w:p w:rsidR="00042608" w:rsidRDefault="0004260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608" w:rsidRPr="007B289D" w:rsidRDefault="0004260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91338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9133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608" w:rsidRDefault="00042608" w:rsidP="00580350">
      <w:pPr>
        <w:spacing w:after="0" w:line="240" w:lineRule="auto"/>
      </w:pPr>
      <w:r>
        <w:separator/>
      </w:r>
    </w:p>
  </w:footnote>
  <w:footnote w:type="continuationSeparator" w:id="0">
    <w:p w:rsidR="00042608" w:rsidRDefault="0004260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608" w:rsidRPr="00524574" w:rsidRDefault="0004260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042608" w:rsidRPr="00524574" w:rsidRDefault="0004260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042608" w:rsidRPr="00524574" w:rsidRDefault="0004260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608" w:rsidRPr="00903C4F" w:rsidRDefault="0004260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CB0"/>
    <w:rsid w:val="000208BE"/>
    <w:rsid w:val="00024326"/>
    <w:rsid w:val="000371A9"/>
    <w:rsid w:val="00041FB2"/>
    <w:rsid w:val="00042608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A74C8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22DD2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1338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63CB0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12</TotalTime>
  <Pages>5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11400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Анастасия Кошурина</dc:creator>
  <cp:lastModifiedBy>Анастасия Кошурина</cp:lastModifiedBy>
  <cp:revision>4</cp:revision>
  <cp:lastPrinted>2013-09-26T08:49:00Z</cp:lastPrinted>
  <dcterms:created xsi:type="dcterms:W3CDTF">2013-09-26T05:31:00Z</dcterms:created>
  <dcterms:modified xsi:type="dcterms:W3CDTF">2013-09-26T08:49:00Z</dcterms:modified>
</cp:coreProperties>
</file>